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9AF" w:rsidRPr="00331F42" w:rsidRDefault="00CF39AF" w:rsidP="00923FDF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CF39AF" w:rsidRPr="00331F42" w:rsidRDefault="00CF39AF" w:rsidP="00923FDF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224/11.02-04/15-77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CF39AF" w:rsidRPr="00550519" w:rsidRDefault="00CF39AF" w:rsidP="00923FD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CF39AF" w:rsidRPr="00345001" w:rsidRDefault="00CF39AF" w:rsidP="00923FDF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>
        <w:rPr>
          <w:rFonts w:ascii="Times New Roman" w:hAnsi="Times New Roman" w:cs="Times New Roman"/>
        </w:rPr>
        <w:t>в</w:t>
      </w:r>
      <w:r w:rsidRPr="00C70A53">
        <w:rPr>
          <w:rFonts w:ascii="Times New Roman" w:hAnsi="Times New Roman" w:cs="Times New Roman"/>
        </w:rPr>
        <w:t>ыполнение работ по проведению оценки объектов Заказчика</w:t>
      </w:r>
      <w:r>
        <w:rPr>
          <w:rFonts w:ascii="Times New Roman" w:hAnsi="Times New Roman" w:cs="Times New Roman"/>
          <w:spacing w:val="-6"/>
        </w:rPr>
        <w:t xml:space="preserve"> </w:t>
      </w:r>
      <w:r w:rsidRPr="00345001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CF39AF" w:rsidRPr="00331F42" w:rsidRDefault="00CF39AF" w:rsidP="00923FD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CF39AF" w:rsidRPr="00331F42" w:rsidRDefault="00CF39AF" w:rsidP="00923FDF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CF39AF" w:rsidRPr="00331F42" w:rsidRDefault="00CF39AF" w:rsidP="00923FDF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CF39AF" w:rsidRDefault="00CF39AF" w:rsidP="00923FDF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C70A53">
        <w:rPr>
          <w:rFonts w:ascii="Times New Roman" w:hAnsi="Times New Roman" w:cs="Times New Roman"/>
          <w:color w:val="000000"/>
        </w:rPr>
        <w:t xml:space="preserve">Скачков А.В. (48439) 9-53-46, (48439) 9-45-09, </w:t>
      </w:r>
      <w:r w:rsidRPr="00C70A53">
        <w:rPr>
          <w:rFonts w:ascii="Times New Roman" w:hAnsi="Times New Roman" w:cs="Times New Roman"/>
          <w:color w:val="000000"/>
          <w:lang w:val="en-US"/>
        </w:rPr>
        <w:t>askachkov</w:t>
      </w:r>
      <w:r w:rsidRPr="00D33861">
        <w:rPr>
          <w:rFonts w:ascii="Times New Roman" w:hAnsi="Times New Roman" w:cs="Times New Roman"/>
          <w:color w:val="000000"/>
        </w:rPr>
        <w:t>@</w:t>
      </w:r>
      <w:r w:rsidRPr="00C70A53">
        <w:rPr>
          <w:rFonts w:ascii="Times New Roman" w:hAnsi="Times New Roman" w:cs="Times New Roman"/>
          <w:color w:val="000000"/>
          <w:lang w:val="en-US"/>
        </w:rPr>
        <w:t>ippe</w:t>
      </w:r>
      <w:r w:rsidRPr="00D33861">
        <w:rPr>
          <w:rFonts w:ascii="Times New Roman" w:hAnsi="Times New Roman" w:cs="Times New Roman"/>
          <w:color w:val="000000"/>
        </w:rPr>
        <w:t>.</w:t>
      </w:r>
      <w:r w:rsidRPr="00C70A53">
        <w:rPr>
          <w:rFonts w:ascii="Times New Roman" w:hAnsi="Times New Roman" w:cs="Times New Roman"/>
          <w:color w:val="000000"/>
          <w:lang w:val="en-US"/>
        </w:rPr>
        <w:t>ru</w:t>
      </w:r>
    </w:p>
    <w:p w:rsidR="00CF39AF" w:rsidRPr="00550519" w:rsidRDefault="00CF39AF" w:rsidP="00923FDF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CF39AF" w:rsidRPr="00345001" w:rsidRDefault="00CF39AF" w:rsidP="00923FDF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C70A53">
        <w:rPr>
          <w:rFonts w:ascii="Times New Roman" w:hAnsi="Times New Roman" w:cs="Times New Roman"/>
          <w:color w:val="000000"/>
        </w:rPr>
        <w:t>в</w:t>
      </w:r>
      <w:r w:rsidRPr="00C70A53">
        <w:rPr>
          <w:rFonts w:ascii="Times New Roman" w:hAnsi="Times New Roman" w:cs="Times New Roman"/>
        </w:rPr>
        <w:t>ыполнение работ по проведению оценки объектов Заказчика</w:t>
      </w:r>
      <w:r w:rsidRPr="00C70A53">
        <w:rPr>
          <w:rFonts w:ascii="Times New Roman" w:hAnsi="Times New Roman" w:cs="Times New Roman"/>
          <w:color w:val="000000"/>
        </w:rPr>
        <w:t>.</w:t>
      </w:r>
    </w:p>
    <w:p w:rsidR="00CF39AF" w:rsidRDefault="00CF39AF" w:rsidP="00923FDF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CF39AF" w:rsidRPr="00C958F9" w:rsidRDefault="00CF39AF" w:rsidP="00923FDF">
      <w:pPr>
        <w:pStyle w:val="BodyText"/>
        <w:tabs>
          <w:tab w:val="left" w:pos="851"/>
        </w:tabs>
        <w:spacing w:after="0"/>
        <w:ind w:firstLine="720"/>
        <w:jc w:val="both"/>
        <w:rPr>
          <w:b/>
          <w:bCs/>
          <w:sz w:val="24"/>
          <w:szCs w:val="24"/>
        </w:rPr>
      </w:pPr>
      <w:r w:rsidRPr="00C958F9">
        <w:rPr>
          <w:b/>
          <w:bCs/>
          <w:sz w:val="24"/>
          <w:szCs w:val="24"/>
        </w:rPr>
        <w:t>Срок поставки товара/работ/услуг</w:t>
      </w:r>
      <w:r w:rsidRPr="00C958F9">
        <w:rPr>
          <w:b/>
          <w:bCs/>
          <w:color w:val="000000"/>
          <w:sz w:val="24"/>
          <w:szCs w:val="24"/>
        </w:rPr>
        <w:t xml:space="preserve">: </w:t>
      </w:r>
      <w:r w:rsidRPr="00C958F9">
        <w:rPr>
          <w:color w:val="000000"/>
          <w:sz w:val="24"/>
          <w:szCs w:val="24"/>
        </w:rPr>
        <w:t>работы выполняются в сроки, устанавливаемые в Заявках в зависимости от объема подлежащих выполнению работ, при этом минимальный срок выполнения работ – 5 рабочих дней, максимальный – 15 рабочих дней с даты подписания Заявки сторонами. С</w:t>
      </w:r>
      <w:r w:rsidRPr="00C958F9">
        <w:rPr>
          <w:b/>
          <w:bCs/>
          <w:color w:val="000000"/>
          <w:sz w:val="24"/>
          <w:szCs w:val="24"/>
        </w:rPr>
        <w:t xml:space="preserve"> </w:t>
      </w:r>
      <w:r w:rsidRPr="00C958F9">
        <w:rPr>
          <w:sz w:val="24"/>
          <w:szCs w:val="24"/>
        </w:rPr>
        <w:t>30.03.2015 г. по 31.12.2015 г.</w:t>
      </w:r>
    </w:p>
    <w:p w:rsidR="00CF39AF" w:rsidRPr="00C573AC" w:rsidRDefault="00CF39AF" w:rsidP="00923FDF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2A3B6C">
        <w:rPr>
          <w:rFonts w:ascii="Times New Roman" w:hAnsi="Times New Roman" w:cs="Times New Roman"/>
        </w:rPr>
        <w:t>Калужская область, г. Обнинск</w:t>
      </w:r>
      <w:r w:rsidRPr="00C70A53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</w:rPr>
        <w:t>пл. Бондаренко, 1.</w:t>
      </w:r>
    </w:p>
    <w:p w:rsidR="00CF39AF" w:rsidRPr="00331F42" w:rsidRDefault="00CF39AF" w:rsidP="00923FDF">
      <w:pPr>
        <w:tabs>
          <w:tab w:val="left" w:pos="1134"/>
        </w:tabs>
        <w:suppressAutoHyphens w:val="0"/>
        <w:ind w:left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6. </w:t>
      </w:r>
      <w:r w:rsidRPr="00331F42">
        <w:rPr>
          <w:rFonts w:ascii="Times New Roman" w:hAnsi="Times New Roman" w:cs="Times New Roman"/>
          <w:b/>
          <w:bCs/>
        </w:rPr>
        <w:t>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CF39AF" w:rsidRPr="00331F42" w:rsidRDefault="00CF39AF" w:rsidP="00923FD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CF39AF" w:rsidRPr="00331F42" w:rsidRDefault="00CF39AF" w:rsidP="00923FD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CF39AF" w:rsidRPr="00331F42" w:rsidRDefault="00CF39AF" w:rsidP="00923FD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CF39AF" w:rsidRPr="00F950B6" w:rsidRDefault="00CF39AF" w:rsidP="00923FDF">
      <w:pPr>
        <w:tabs>
          <w:tab w:val="left" w:pos="0"/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7. </w:t>
      </w:r>
      <w:r w:rsidRPr="00B656CB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9C0342">
        <w:rPr>
          <w:rFonts w:ascii="Times New Roman" w:hAnsi="Times New Roman" w:cs="Times New Roman"/>
          <w:color w:val="000000"/>
        </w:rPr>
        <w:t>428 157,</w:t>
      </w:r>
      <w:r>
        <w:rPr>
          <w:rFonts w:ascii="Times New Roman" w:hAnsi="Times New Roman" w:cs="Times New Roman"/>
          <w:color w:val="000000"/>
        </w:rPr>
        <w:t>1</w:t>
      </w:r>
      <w:r w:rsidRPr="009C0342">
        <w:rPr>
          <w:rFonts w:ascii="Times New Roman" w:hAnsi="Times New Roman" w:cs="Times New Roman"/>
          <w:color w:val="000000"/>
        </w:rPr>
        <w:t>0 (Четыреста двадцать восемь тысяч сто пятьдесят семь рублей 10 копеек) рублей, с учётом НДС 18</w:t>
      </w:r>
      <w:r>
        <w:rPr>
          <w:rFonts w:ascii="Times New Roman" w:hAnsi="Times New Roman" w:cs="Times New Roman"/>
          <w:color w:val="000000"/>
        </w:rPr>
        <w:t>.</w:t>
      </w:r>
      <w:r w:rsidRPr="009C0342">
        <w:rPr>
          <w:rFonts w:ascii="Times New Roman" w:hAnsi="Times New Roman" w:cs="Times New Roman"/>
          <w:color w:val="000000"/>
        </w:rPr>
        <w:t xml:space="preserve"> </w:t>
      </w:r>
      <w:r w:rsidRPr="00F950B6">
        <w:rPr>
          <w:rFonts w:ascii="Times New Roman" w:hAnsi="Times New Roman" w:cs="Times New Roman"/>
        </w:rPr>
        <w:t>С учетом всех расходов исполнителя, связанных с выполнением договора, а также налогов и других обязательных платежей, которые исполнитель должен будет произвести в соответствии с действующим законодательством.</w:t>
      </w:r>
    </w:p>
    <w:p w:rsidR="00CF39AF" w:rsidRPr="009C0342" w:rsidRDefault="00CF39AF" w:rsidP="00923FDF">
      <w:pPr>
        <w:tabs>
          <w:tab w:val="left" w:pos="0"/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spacing w:val="-6"/>
        </w:rPr>
      </w:pPr>
      <w:r w:rsidRPr="009C0342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9C0342">
        <w:rPr>
          <w:rFonts w:ascii="Times New Roman" w:hAnsi="Times New Roman" w:cs="Times New Roman"/>
          <w:color w:val="000000"/>
        </w:rPr>
        <w:t>362</w:t>
      </w:r>
      <w:r>
        <w:rPr>
          <w:rFonts w:ascii="Times New Roman" w:hAnsi="Times New Roman" w:cs="Times New Roman"/>
          <w:color w:val="000000"/>
        </w:rPr>
        <w:t> </w:t>
      </w:r>
      <w:r w:rsidRPr="009C0342">
        <w:rPr>
          <w:rFonts w:ascii="Times New Roman" w:hAnsi="Times New Roman" w:cs="Times New Roman"/>
          <w:color w:val="000000"/>
        </w:rPr>
        <w:t>845</w:t>
      </w:r>
      <w:r>
        <w:rPr>
          <w:rFonts w:ascii="Times New Roman" w:hAnsi="Times New Roman" w:cs="Times New Roman"/>
          <w:color w:val="000000"/>
        </w:rPr>
        <w:t>,00</w:t>
      </w:r>
      <w:r w:rsidRPr="009C0342">
        <w:rPr>
          <w:rFonts w:ascii="Times New Roman" w:hAnsi="Times New Roman" w:cs="Times New Roman"/>
          <w:color w:val="000000"/>
        </w:rPr>
        <w:t xml:space="preserve"> (Триста шестьдесят две тысячи восемьсот сорок пять рублей 00 копеек</w:t>
      </w:r>
      <w:r w:rsidRPr="009C0342">
        <w:rPr>
          <w:rFonts w:ascii="Times New Roman" w:hAnsi="Times New Roman" w:cs="Times New Roman"/>
        </w:rPr>
        <w:t xml:space="preserve">) </w:t>
      </w:r>
      <w:r w:rsidRPr="009C0342">
        <w:rPr>
          <w:rFonts w:ascii="Times New Roman" w:hAnsi="Times New Roman" w:cs="Times New Roman"/>
          <w:color w:val="000000"/>
        </w:rPr>
        <w:t>рублей</w:t>
      </w:r>
      <w:r w:rsidRPr="009C0342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CF39AF" w:rsidRPr="00D37E19" w:rsidRDefault="00CF39AF" w:rsidP="00923FDF">
      <w:pPr>
        <w:tabs>
          <w:tab w:val="left" w:pos="0"/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8. </w:t>
      </w: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CF39AF" w:rsidRPr="00331F42" w:rsidRDefault="00CF39AF" w:rsidP="00923FDF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CF39AF" w:rsidRDefault="00CF39AF" w:rsidP="00C958F9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CF39AF" w:rsidRDefault="00CF39AF" w:rsidP="00C958F9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CF39AF" w:rsidRPr="00331F42" w:rsidRDefault="00CF39AF" w:rsidP="00923FDF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10.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CF39AF" w:rsidRPr="00331F42" w:rsidRDefault="00CF39AF" w:rsidP="00923FDF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04» марта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331F42">
        <w:rPr>
          <w:rFonts w:ascii="Times New Roman" w:hAnsi="Times New Roman" w:cs="Times New Roman"/>
          <w:spacing w:val="-6"/>
        </w:rPr>
        <w:t xml:space="preserve"> </w:t>
      </w:r>
    </w:p>
    <w:p w:rsidR="00CF39AF" w:rsidRPr="00331F42" w:rsidRDefault="00CF39AF" w:rsidP="00923FD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11.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проведения отборочной стадии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10» марта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CF39AF" w:rsidRPr="00331F42" w:rsidRDefault="00CF39AF" w:rsidP="00923FD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12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подведения итогов запроса цен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D33861">
        <w:rPr>
          <w:rFonts w:ascii="Times New Roman" w:hAnsi="Times New Roman" w:cs="Times New Roman"/>
          <w:spacing w:val="-6"/>
          <w:highlight w:val="yellow"/>
        </w:rPr>
        <w:t xml:space="preserve">«10» марта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CF39AF" w:rsidRDefault="00CF39AF" w:rsidP="00923FD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13. </w:t>
      </w:r>
      <w:r w:rsidRPr="00331F42">
        <w:rPr>
          <w:rFonts w:ascii="Times New Roman" w:hAnsi="Times New Roman" w:cs="Times New Roman"/>
          <w:b/>
          <w:bCs/>
          <w:spacing w:val="-6"/>
        </w:rPr>
        <w:t>Срок заключения договора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 xml:space="preserve">после определения победителя запроса цен: </w:t>
      </w:r>
      <w:r>
        <w:rPr>
          <w:rFonts w:ascii="Times New Roman" w:hAnsi="Times New Roman" w:cs="Times New Roman"/>
          <w:spacing w:val="-6"/>
        </w:rPr>
        <w:t xml:space="preserve">в течение </w:t>
      </w:r>
      <w:r w:rsidRPr="00DF40AF">
        <w:rPr>
          <w:rFonts w:ascii="Times New Roman" w:hAnsi="Times New Roman" w:cs="Times New Roman"/>
          <w:spacing w:val="-6"/>
        </w:rPr>
        <w:t>2</w:t>
      </w:r>
      <w:r w:rsidRPr="00C24297">
        <w:rPr>
          <w:rFonts w:ascii="Times New Roman" w:hAnsi="Times New Roman" w:cs="Times New Roman"/>
          <w:spacing w:val="-6"/>
        </w:rPr>
        <w:t>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>
        <w:rPr>
          <w:rFonts w:ascii="Times New Roman" w:hAnsi="Times New Roman" w:cs="Times New Roman"/>
          <w:spacing w:val="-6"/>
        </w:rPr>
        <w:t>.</w:t>
      </w:r>
    </w:p>
    <w:p w:rsidR="00CF39AF" w:rsidRPr="00331F42" w:rsidRDefault="00CF39AF" w:rsidP="00923FD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14.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CF39AF" w:rsidRPr="00E87132" w:rsidRDefault="00CF39AF" w:rsidP="00923FD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CF39AF" w:rsidRPr="00E87132" w:rsidRDefault="00CF39AF" w:rsidP="00923FD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CF39AF" w:rsidRPr="00E87132" w:rsidRDefault="00CF39AF" w:rsidP="00923FD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CF39AF" w:rsidRPr="00E87132" w:rsidRDefault="00CF39AF" w:rsidP="00923FD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CF39AF" w:rsidRPr="00E87132" w:rsidRDefault="00CF39AF" w:rsidP="00923FD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CF39AF" w:rsidRPr="00A6215E" w:rsidRDefault="00CF39AF" w:rsidP="00923FD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CF39AF" w:rsidRDefault="00CF39AF">
      <w:pPr>
        <w:rPr>
          <w:rFonts w:cs="Times New Roman"/>
        </w:rPr>
      </w:pPr>
    </w:p>
    <w:sectPr w:rsidR="00CF39AF" w:rsidSect="00C71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6A64"/>
    <w:rsid w:val="000E1028"/>
    <w:rsid w:val="001F4D81"/>
    <w:rsid w:val="00227A02"/>
    <w:rsid w:val="002A3B6C"/>
    <w:rsid w:val="002D6D47"/>
    <w:rsid w:val="00331F42"/>
    <w:rsid w:val="00345001"/>
    <w:rsid w:val="003B3579"/>
    <w:rsid w:val="00436A64"/>
    <w:rsid w:val="00536BA0"/>
    <w:rsid w:val="00550519"/>
    <w:rsid w:val="007757DE"/>
    <w:rsid w:val="00783277"/>
    <w:rsid w:val="00794789"/>
    <w:rsid w:val="008930FD"/>
    <w:rsid w:val="008E3C0C"/>
    <w:rsid w:val="00923FDF"/>
    <w:rsid w:val="009C0342"/>
    <w:rsid w:val="00A6215E"/>
    <w:rsid w:val="00AF2D02"/>
    <w:rsid w:val="00B656CB"/>
    <w:rsid w:val="00C24297"/>
    <w:rsid w:val="00C4110B"/>
    <w:rsid w:val="00C572F3"/>
    <w:rsid w:val="00C573AC"/>
    <w:rsid w:val="00C70A53"/>
    <w:rsid w:val="00C71037"/>
    <w:rsid w:val="00C958F9"/>
    <w:rsid w:val="00CF39AF"/>
    <w:rsid w:val="00D2148B"/>
    <w:rsid w:val="00D33861"/>
    <w:rsid w:val="00D37E19"/>
    <w:rsid w:val="00D42E6F"/>
    <w:rsid w:val="00DF40AF"/>
    <w:rsid w:val="00E87132"/>
    <w:rsid w:val="00F0368B"/>
    <w:rsid w:val="00F26FEC"/>
    <w:rsid w:val="00F462E4"/>
    <w:rsid w:val="00F95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FDF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23FDF"/>
    <w:pPr>
      <w:suppressAutoHyphens w:val="0"/>
      <w:spacing w:after="1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23FDF"/>
    <w:rPr>
      <w:rFonts w:eastAsia="Times New Roman"/>
      <w:lang w:eastAsia="ru-RU"/>
    </w:rPr>
  </w:style>
  <w:style w:type="character" w:customStyle="1" w:styleId="a">
    <w:name w:val="Основной текст Знак"/>
    <w:basedOn w:val="DefaultParagraphFont"/>
    <w:uiPriority w:val="99"/>
    <w:semiHidden/>
    <w:rsid w:val="00923FDF"/>
    <w:rPr>
      <w:rFonts w:ascii="Arial" w:hAnsi="Arial" w:cs="Arial"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836</Words>
  <Characters>4771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dcterms:created xsi:type="dcterms:W3CDTF">2015-02-18T11:33:00Z</dcterms:created>
  <dcterms:modified xsi:type="dcterms:W3CDTF">2015-02-25T07:53:00Z</dcterms:modified>
</cp:coreProperties>
</file>